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2EA6A" w14:textId="77777777" w:rsidR="001C6367" w:rsidRDefault="001C6367" w:rsidP="001C6367">
      <w:pPr>
        <w:shd w:val="clear" w:color="auto" w:fill="FFFFFF"/>
        <w:autoSpaceDE/>
        <w:autoSpaceDN/>
        <w:adjustRightInd/>
        <w:jc w:val="center"/>
        <w:rPr>
          <w:rFonts w:cs="Arial"/>
          <w:b/>
          <w:bCs/>
          <w:snapToGrid/>
          <w:sz w:val="24"/>
          <w:szCs w:val="24"/>
          <w:lang w:eastAsia="en-US"/>
        </w:rPr>
      </w:pPr>
      <w:r w:rsidRPr="009D5698">
        <w:rPr>
          <w:b/>
          <w:sz w:val="24"/>
        </w:rPr>
        <w:t xml:space="preserve">Eigenerklärung zur </w:t>
      </w:r>
      <w:r w:rsidR="009D5698" w:rsidRPr="00D611C7">
        <w:rPr>
          <w:rFonts w:cs="Arial"/>
          <w:b/>
          <w:bCs/>
          <w:snapToGrid/>
          <w:sz w:val="24"/>
          <w:szCs w:val="24"/>
          <w:lang w:eastAsia="en-US"/>
        </w:rPr>
        <w:t>EU-Ausschreibung</w:t>
      </w:r>
    </w:p>
    <w:p w14:paraId="632507E6" w14:textId="3B88CE80" w:rsidR="009D5698" w:rsidRPr="00D611C7" w:rsidRDefault="001C6367" w:rsidP="001C6367">
      <w:pPr>
        <w:shd w:val="clear" w:color="auto" w:fill="FFFFFF"/>
        <w:autoSpaceDE/>
        <w:autoSpaceDN/>
        <w:adjustRightInd/>
        <w:jc w:val="center"/>
        <w:rPr>
          <w:rFonts w:cs="Arial"/>
          <w:b/>
          <w:bCs/>
          <w:snapToGrid/>
          <w:sz w:val="24"/>
          <w:szCs w:val="24"/>
          <w:lang w:eastAsia="en-US"/>
        </w:rPr>
      </w:pPr>
      <w:r>
        <w:rPr>
          <w:rFonts w:cs="Arial"/>
          <w:b/>
          <w:bCs/>
          <w:snapToGrid/>
          <w:sz w:val="24"/>
          <w:szCs w:val="24"/>
          <w:lang w:eastAsia="en-US"/>
        </w:rPr>
        <w:t>„</w:t>
      </w:r>
      <w:sdt>
        <w:sdtPr>
          <w:rPr>
            <w:rFonts w:cs="Arial"/>
            <w:b/>
            <w:bCs/>
            <w:snapToGrid/>
            <w:sz w:val="24"/>
            <w:szCs w:val="24"/>
            <w:lang w:eastAsia="en-US"/>
          </w:rPr>
          <w:id w:val="-1317489347"/>
          <w:placeholder>
            <w:docPart w:val="82116ED1D35D44A5A13D891917E95BC5"/>
          </w:placeholder>
        </w:sdtPr>
        <w:sdtEndPr/>
        <w:sdtContent>
          <w:r w:rsidR="009D5698" w:rsidRPr="00D611C7">
            <w:rPr>
              <w:rFonts w:cs="Arial"/>
              <w:b/>
              <w:bCs/>
              <w:snapToGrid/>
              <w:sz w:val="24"/>
              <w:szCs w:val="24"/>
              <w:lang w:eastAsia="en-US"/>
            </w:rPr>
            <w:t>202</w:t>
          </w:r>
          <w:r w:rsidR="006F40AB">
            <w:rPr>
              <w:rFonts w:cs="Arial"/>
              <w:b/>
              <w:bCs/>
              <w:snapToGrid/>
              <w:sz w:val="24"/>
              <w:szCs w:val="24"/>
              <w:lang w:eastAsia="en-US"/>
            </w:rPr>
            <w:t>6-121: Rahmenvertrag Marketing-Dienstleistungen</w:t>
          </w:r>
        </w:sdtContent>
      </w:sdt>
      <w:r>
        <w:rPr>
          <w:rFonts w:cs="Arial"/>
          <w:b/>
          <w:bCs/>
          <w:snapToGrid/>
          <w:sz w:val="24"/>
          <w:szCs w:val="24"/>
          <w:lang w:eastAsia="en-US"/>
        </w:rPr>
        <w:t>“</w:t>
      </w:r>
    </w:p>
    <w:p w14:paraId="1EACE337" w14:textId="77777777" w:rsidR="009D5698" w:rsidRDefault="009D5698" w:rsidP="001C6367">
      <w:pPr>
        <w:jc w:val="center"/>
        <w:rPr>
          <w:b/>
        </w:rPr>
      </w:pPr>
    </w:p>
    <w:p w14:paraId="69957498" w14:textId="6F4227DA" w:rsidR="00EA51B8" w:rsidRPr="009D5698" w:rsidRDefault="001C6367" w:rsidP="001C6367">
      <w:pPr>
        <w:jc w:val="center"/>
        <w:rPr>
          <w:sz w:val="24"/>
        </w:rPr>
      </w:pPr>
      <w:r>
        <w:rPr>
          <w:b/>
          <w:sz w:val="24"/>
        </w:rPr>
        <w:t>Anlage 09 P</w:t>
      </w:r>
      <w:r w:rsidR="00730FE6" w:rsidRPr="009D5698">
        <w:rPr>
          <w:b/>
          <w:sz w:val="24"/>
        </w:rPr>
        <w:t>ersonelle Kapazität</w:t>
      </w:r>
    </w:p>
    <w:p w14:paraId="25A6CD3A" w14:textId="77777777" w:rsidR="00EA51B8" w:rsidRDefault="00EA51B8" w:rsidP="00EA51B8">
      <w:pPr>
        <w:shd w:val="clear" w:color="auto" w:fill="FFFFFF"/>
        <w:autoSpaceDE/>
        <w:autoSpaceDN/>
        <w:adjustRightInd/>
        <w:jc w:val="both"/>
        <w:rPr>
          <w:rFonts w:cs="Arial"/>
          <w:b/>
          <w:bCs/>
          <w:snapToGrid/>
          <w:szCs w:val="24"/>
          <w:lang w:eastAsia="en-US"/>
        </w:rPr>
      </w:pPr>
    </w:p>
    <w:p w14:paraId="0B1BF407" w14:textId="77777777" w:rsidR="00EA51B8" w:rsidRDefault="00EA51B8"/>
    <w:p w14:paraId="4A6D6EBC" w14:textId="77777777" w:rsidR="00EA51B8" w:rsidRDefault="00EA51B8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72"/>
        <w:gridCol w:w="4742"/>
      </w:tblGrid>
      <w:tr w:rsidR="00EA51B8" w:rsidRPr="00EA51B8" w14:paraId="4433E4B2" w14:textId="77777777" w:rsidTr="00475C85">
        <w:trPr>
          <w:trHeight w:val="700"/>
        </w:trPr>
        <w:tc>
          <w:tcPr>
            <w:tcW w:w="4860" w:type="dxa"/>
          </w:tcPr>
          <w:p w14:paraId="633DF2FE" w14:textId="286478E8" w:rsidR="00EA51B8" w:rsidRPr="006F40AB" w:rsidRDefault="00EA51B8" w:rsidP="006F40AB">
            <w:pPr>
              <w:spacing w:before="240"/>
              <w:jc w:val="left"/>
              <w:rPr>
                <w:rFonts w:cs="Arial"/>
                <w:b/>
                <w:szCs w:val="22"/>
              </w:rPr>
            </w:pPr>
            <w:r w:rsidRPr="006F40AB">
              <w:rPr>
                <w:rFonts w:cs="Arial"/>
                <w:b/>
                <w:szCs w:val="22"/>
              </w:rPr>
              <w:t>Name des Bewerbers</w:t>
            </w:r>
            <w:r w:rsidR="006F40AB">
              <w:rPr>
                <w:rFonts w:cs="Arial"/>
                <w:b/>
                <w:szCs w:val="22"/>
              </w:rPr>
              <w:t>/der Bietergemeinschaft</w:t>
            </w:r>
            <w:r w:rsidRPr="006F40AB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4861" w:type="dxa"/>
          </w:tcPr>
          <w:p w14:paraId="5A9FEC2A" w14:textId="77777777" w:rsidR="00DD4A7A" w:rsidRPr="006F40AB" w:rsidRDefault="00840406" w:rsidP="00475C85">
            <w:pPr>
              <w:spacing w:before="240"/>
              <w:rPr>
                <w:rFonts w:cs="Arial"/>
                <w:b/>
                <w:bCs/>
                <w:snapToGrid/>
                <w:szCs w:val="22"/>
                <w:lang w:eastAsia="en-US"/>
              </w:rPr>
            </w:pPr>
            <w:sdt>
              <w:sdtPr>
                <w:rPr>
                  <w:rFonts w:cs="Arial"/>
                  <w:b/>
                  <w:bCs/>
                  <w:snapToGrid/>
                  <w:szCs w:val="22"/>
                  <w:lang w:eastAsia="en-US"/>
                </w:rPr>
                <w:id w:val="1355539047"/>
                <w:placeholder>
                  <w:docPart w:val="F369C153CA6D42E498847D5531C2114D"/>
                </w:placeholder>
                <w:showingPlcHdr/>
              </w:sdtPr>
              <w:sdtEndPr/>
              <w:sdtContent>
                <w:r w:rsidR="00DD4A7A" w:rsidRPr="006F40AB">
                  <w:rPr>
                    <w:rFonts w:eastAsia="Calibri" w:cs="Arial"/>
                    <w:color w:val="808080"/>
                    <w:szCs w:val="22"/>
                    <w:lang w:eastAsia="en-US"/>
                  </w:rPr>
                  <w:t>Klicken Sie hier, um Text einzugeben.</w:t>
                </w:r>
              </w:sdtContent>
            </w:sdt>
          </w:p>
        </w:tc>
      </w:tr>
    </w:tbl>
    <w:p w14:paraId="15D9478D" w14:textId="77777777" w:rsidR="00EA51B8" w:rsidRPr="00EA51B8" w:rsidRDefault="00EA51B8" w:rsidP="00EA51B8">
      <w:pPr>
        <w:spacing w:after="120"/>
        <w:jc w:val="both"/>
        <w:rPr>
          <w:i/>
          <w:szCs w:val="16"/>
        </w:rPr>
      </w:pPr>
    </w:p>
    <w:p w14:paraId="04F632D3" w14:textId="77777777" w:rsidR="00BF4D6F" w:rsidRDefault="00EA51B8" w:rsidP="00DD1015">
      <w:pPr>
        <w:spacing w:after="120"/>
        <w:jc w:val="both"/>
        <w:rPr>
          <w:b/>
          <w:szCs w:val="16"/>
        </w:rPr>
      </w:pPr>
      <w:r w:rsidRPr="00DD4A7A">
        <w:rPr>
          <w:b/>
          <w:szCs w:val="16"/>
        </w:rPr>
        <w:t>Beschreibung</w:t>
      </w:r>
      <w:r w:rsidR="00BF4D6F">
        <w:rPr>
          <w:b/>
          <w:szCs w:val="16"/>
        </w:rPr>
        <w:t>:</w:t>
      </w:r>
    </w:p>
    <w:p w14:paraId="740884D1" w14:textId="32D06AD1" w:rsidR="00EA51B8" w:rsidRDefault="00EA51B8" w:rsidP="00730FE6">
      <w:pPr>
        <w:spacing w:after="120"/>
        <w:rPr>
          <w:szCs w:val="16"/>
        </w:rPr>
      </w:pPr>
      <w:r w:rsidRPr="00DD4A7A">
        <w:rPr>
          <w:szCs w:val="16"/>
        </w:rPr>
        <w:t>Darstellung</w:t>
      </w:r>
      <w:r w:rsidR="00730FE6">
        <w:rPr>
          <w:szCs w:val="16"/>
        </w:rPr>
        <w:t>, dass</w:t>
      </w:r>
      <w:r w:rsidR="00730FE6" w:rsidRPr="00730FE6">
        <w:t xml:space="preserve"> </w:t>
      </w:r>
      <w:r w:rsidR="00730FE6">
        <w:rPr>
          <w:szCs w:val="16"/>
        </w:rPr>
        <w:t>d</w:t>
      </w:r>
      <w:r w:rsidR="00730FE6" w:rsidRPr="00730FE6">
        <w:rPr>
          <w:szCs w:val="16"/>
        </w:rPr>
        <w:t>er Bewerber oder die B</w:t>
      </w:r>
      <w:r w:rsidR="00B77213">
        <w:rPr>
          <w:szCs w:val="16"/>
        </w:rPr>
        <w:t>iet</w:t>
      </w:r>
      <w:r w:rsidR="00730FE6" w:rsidRPr="00730FE6">
        <w:rPr>
          <w:szCs w:val="16"/>
        </w:rPr>
        <w:t>ergemeinschaft in den letzten zwei Geschäftsjahren</w:t>
      </w:r>
      <w:r w:rsidR="007F7C3C">
        <w:rPr>
          <w:szCs w:val="16"/>
        </w:rPr>
        <w:t xml:space="preserve"> </w:t>
      </w:r>
      <w:r w:rsidR="005A1D11">
        <w:rPr>
          <w:szCs w:val="16"/>
        </w:rPr>
        <w:t xml:space="preserve">jeweils jährlich </w:t>
      </w:r>
      <w:r w:rsidR="007F7C3C">
        <w:rPr>
          <w:szCs w:val="16"/>
        </w:rPr>
        <w:t>im Durchschnitt</w:t>
      </w:r>
      <w:r w:rsidR="00730FE6" w:rsidRPr="00730FE6">
        <w:rPr>
          <w:szCs w:val="16"/>
        </w:rPr>
        <w:t xml:space="preserve"> mindestens 10 feste, mit Kreativaufgaben</w:t>
      </w:r>
      <w:r w:rsidR="006267CB">
        <w:rPr>
          <w:szCs w:val="16"/>
        </w:rPr>
        <w:t xml:space="preserve"> </w:t>
      </w:r>
      <w:r w:rsidR="006267CB">
        <w:t xml:space="preserve">(im Rahmen des ausgeschriebenen Leistungsumfangs) </w:t>
      </w:r>
      <w:r w:rsidR="00730FE6" w:rsidRPr="00730FE6">
        <w:rPr>
          <w:szCs w:val="16"/>
        </w:rPr>
        <w:t>betrau</w:t>
      </w:r>
      <w:r w:rsidR="00730FE6">
        <w:rPr>
          <w:szCs w:val="16"/>
        </w:rPr>
        <w:t xml:space="preserve">te </w:t>
      </w:r>
      <w:proofErr w:type="gramStart"/>
      <w:r w:rsidR="00730FE6">
        <w:rPr>
          <w:szCs w:val="16"/>
        </w:rPr>
        <w:t>Mitarbeiter</w:t>
      </w:r>
      <w:r w:rsidR="00554A53">
        <w:rPr>
          <w:szCs w:val="16"/>
        </w:rPr>
        <w:t>:</w:t>
      </w:r>
      <w:r w:rsidR="00492CDA">
        <w:rPr>
          <w:szCs w:val="16"/>
        </w:rPr>
        <w:t>innen</w:t>
      </w:r>
      <w:proofErr w:type="gramEnd"/>
      <w:r w:rsidR="00730FE6">
        <w:rPr>
          <w:szCs w:val="16"/>
        </w:rPr>
        <w:t xml:space="preserve"> beschäftigt hat </w:t>
      </w:r>
      <w:r w:rsidRPr="00DD1015">
        <w:rPr>
          <w:szCs w:val="16"/>
        </w:rPr>
        <w:t>(Ausschlusskriterium</w:t>
      </w:r>
      <w:r w:rsidR="00DD1015">
        <w:rPr>
          <w:szCs w:val="16"/>
        </w:rPr>
        <w:t>).</w:t>
      </w:r>
    </w:p>
    <w:p w14:paraId="05DC40AA" w14:textId="77777777" w:rsidR="0048622B" w:rsidRDefault="0048622B" w:rsidP="00730FE6">
      <w:pPr>
        <w:spacing w:after="120"/>
        <w:rPr>
          <w:szCs w:val="16"/>
        </w:rPr>
      </w:pPr>
    </w:p>
    <w:p w14:paraId="6DA95B40" w14:textId="77777777" w:rsidR="0048622B" w:rsidRDefault="0048622B" w:rsidP="0048622B">
      <w:pPr>
        <w:spacing w:after="120"/>
        <w:jc w:val="both"/>
        <w:rPr>
          <w:b/>
          <w:szCs w:val="16"/>
        </w:rPr>
      </w:pPr>
      <w:r w:rsidRPr="00162E63">
        <w:rPr>
          <w:b/>
          <w:szCs w:val="16"/>
        </w:rPr>
        <w:t xml:space="preserve">Bewertung der </w:t>
      </w:r>
      <w:r>
        <w:rPr>
          <w:b/>
          <w:szCs w:val="16"/>
        </w:rPr>
        <w:t>personellen Kapazität</w:t>
      </w:r>
      <w:r w:rsidRPr="00162E63">
        <w:rPr>
          <w:b/>
          <w:szCs w:val="16"/>
        </w:rPr>
        <w:t xml:space="preserve"> im Rahmen des Teilnahmewettbewerbs:</w:t>
      </w:r>
    </w:p>
    <w:p w14:paraId="23337A46" w14:textId="77777777" w:rsidR="00732F3D" w:rsidRPr="00050BFE" w:rsidRDefault="00732F3D" w:rsidP="00732F3D">
      <w:pPr>
        <w:spacing w:line="276" w:lineRule="auto"/>
        <w:rPr>
          <w:rFonts w:eastAsia="Calibri" w:cs="Arial"/>
          <w:color w:val="000000"/>
          <w:szCs w:val="22"/>
          <w:lang w:eastAsia="en-US"/>
        </w:rPr>
      </w:pPr>
      <w:r w:rsidRPr="00050BFE">
        <w:rPr>
          <w:rFonts w:eastAsia="Calibri" w:cs="Arial"/>
          <w:color w:val="000000"/>
          <w:szCs w:val="22"/>
          <w:lang w:eastAsia="en-US"/>
        </w:rPr>
        <w:t xml:space="preserve">Insgesamt können bis zu 15 Punkte mit der personellen Kapazität, die über die Mindestanforderungen hinausgeht, erreicht werden. </w:t>
      </w:r>
    </w:p>
    <w:p w14:paraId="08E6A381" w14:textId="77777777" w:rsidR="00732F3D" w:rsidRPr="00050BFE" w:rsidRDefault="00732F3D" w:rsidP="00732F3D">
      <w:pPr>
        <w:spacing w:line="276" w:lineRule="auto"/>
        <w:rPr>
          <w:rFonts w:eastAsia="Calibri" w:cs="Arial"/>
          <w:color w:val="000000"/>
          <w:szCs w:val="22"/>
          <w:lang w:eastAsia="en-US"/>
        </w:rPr>
      </w:pPr>
    </w:p>
    <w:p w14:paraId="131B37B3" w14:textId="7CDCDEDB" w:rsidR="00732F3D" w:rsidRPr="00050BFE" w:rsidRDefault="00732F3D" w:rsidP="00732F3D">
      <w:pPr>
        <w:spacing w:line="276" w:lineRule="auto"/>
        <w:rPr>
          <w:rFonts w:eastAsia="Calibri" w:cs="Arial"/>
          <w:color w:val="000000"/>
          <w:szCs w:val="22"/>
          <w:lang w:eastAsia="en-US"/>
        </w:rPr>
      </w:pPr>
      <w:r w:rsidRPr="00050BFE">
        <w:rPr>
          <w:rFonts w:eastAsia="Calibri" w:cs="Arial"/>
          <w:color w:val="000000"/>
          <w:szCs w:val="22"/>
          <w:lang w:eastAsia="en-US"/>
        </w:rPr>
        <w:t>Der Bewerber oder die B</w:t>
      </w:r>
      <w:r>
        <w:rPr>
          <w:rFonts w:eastAsia="Calibri" w:cs="Arial"/>
          <w:color w:val="000000"/>
          <w:szCs w:val="22"/>
          <w:lang w:eastAsia="en-US"/>
        </w:rPr>
        <w:t>ieter</w:t>
      </w:r>
      <w:r w:rsidRPr="00050BFE">
        <w:rPr>
          <w:rFonts w:eastAsia="Calibri" w:cs="Arial"/>
          <w:color w:val="000000"/>
          <w:szCs w:val="22"/>
          <w:lang w:eastAsia="en-US"/>
        </w:rPr>
        <w:t xml:space="preserve">gemeinschaft muss in den letzten zwei Geschäftsjahren im Durchschnitt jeweils mindestens 10 feste, mit Kreativaufgaben betraute </w:t>
      </w:r>
      <w:proofErr w:type="gramStart"/>
      <w:r w:rsidRPr="00050BFE">
        <w:rPr>
          <w:rFonts w:eastAsia="Calibri" w:cs="Arial"/>
          <w:color w:val="000000"/>
          <w:szCs w:val="22"/>
          <w:lang w:eastAsia="en-US"/>
        </w:rPr>
        <w:t>Mitarbeiter</w:t>
      </w:r>
      <w:r w:rsidR="00554A53">
        <w:rPr>
          <w:rFonts w:eastAsia="Calibri" w:cs="Arial"/>
          <w:color w:val="000000"/>
          <w:szCs w:val="22"/>
          <w:lang w:eastAsia="en-US"/>
        </w:rPr>
        <w:t>:innen</w:t>
      </w:r>
      <w:proofErr w:type="gramEnd"/>
      <w:r w:rsidRPr="00050BFE">
        <w:rPr>
          <w:rFonts w:eastAsia="Calibri" w:cs="Arial"/>
          <w:color w:val="000000"/>
          <w:szCs w:val="22"/>
          <w:lang w:eastAsia="en-US"/>
        </w:rPr>
        <w:t xml:space="preserve"> beschäftigt haben.</w:t>
      </w:r>
    </w:p>
    <w:p w14:paraId="16348B79" w14:textId="77777777" w:rsidR="00732F3D" w:rsidRPr="00050BFE" w:rsidRDefault="00732F3D" w:rsidP="00732F3D">
      <w:pPr>
        <w:spacing w:line="276" w:lineRule="auto"/>
        <w:rPr>
          <w:rFonts w:eastAsia="Calibri" w:cs="Arial"/>
          <w:color w:val="000000"/>
          <w:szCs w:val="22"/>
          <w:lang w:eastAsia="en-US"/>
        </w:rPr>
      </w:pPr>
    </w:p>
    <w:p w14:paraId="4F415760" w14:textId="4B17F820" w:rsidR="00EA51B8" w:rsidRPr="00732F3D" w:rsidRDefault="00732F3D" w:rsidP="00732F3D">
      <w:pPr>
        <w:spacing w:line="276" w:lineRule="auto"/>
        <w:rPr>
          <w:rFonts w:eastAsia="Calibri" w:cs="Arial"/>
          <w:color w:val="000000"/>
          <w:szCs w:val="22"/>
          <w:lang w:eastAsia="en-US"/>
        </w:rPr>
      </w:pPr>
      <w:r w:rsidRPr="00050BFE">
        <w:rPr>
          <w:rFonts w:eastAsia="Calibri" w:cs="Arial"/>
          <w:color w:val="000000"/>
          <w:szCs w:val="22"/>
          <w:lang w:eastAsia="en-US"/>
        </w:rPr>
        <w:t>Ab de</w:t>
      </w:r>
      <w:r w:rsidR="00554A53">
        <w:rPr>
          <w:rFonts w:eastAsia="Calibri" w:cs="Arial"/>
          <w:color w:val="000000"/>
          <w:szCs w:val="22"/>
          <w:lang w:eastAsia="en-US"/>
        </w:rPr>
        <w:t>r/de</w:t>
      </w:r>
      <w:r w:rsidRPr="00050BFE">
        <w:rPr>
          <w:rFonts w:eastAsia="Calibri" w:cs="Arial"/>
          <w:color w:val="000000"/>
          <w:szCs w:val="22"/>
          <w:lang w:eastAsia="en-US"/>
        </w:rPr>
        <w:t>m elften</w:t>
      </w:r>
      <w:r w:rsidR="007D72FA">
        <w:rPr>
          <w:rFonts w:eastAsia="Calibri" w:cs="Arial"/>
          <w:color w:val="000000"/>
          <w:szCs w:val="22"/>
          <w:lang w:eastAsia="en-US"/>
        </w:rPr>
        <w:t xml:space="preserve"> bis zum 15</w:t>
      </w:r>
      <w:r>
        <w:rPr>
          <w:rFonts w:eastAsia="Calibri" w:cs="Arial"/>
          <w:color w:val="000000"/>
          <w:szCs w:val="22"/>
          <w:lang w:eastAsia="en-US"/>
        </w:rPr>
        <w:t>.</w:t>
      </w:r>
      <w:r w:rsidRPr="00050BFE">
        <w:rPr>
          <w:rFonts w:eastAsia="Calibri" w:cs="Arial"/>
          <w:color w:val="000000"/>
          <w:szCs w:val="22"/>
          <w:lang w:eastAsia="en-US"/>
        </w:rPr>
        <w:t xml:space="preserve"> festen, mit Kreativaufgaben betrauten </w:t>
      </w:r>
      <w:proofErr w:type="spellStart"/>
      <w:r w:rsidRPr="00050BFE">
        <w:rPr>
          <w:rFonts w:eastAsia="Calibri" w:cs="Arial"/>
          <w:color w:val="000000"/>
          <w:szCs w:val="22"/>
          <w:lang w:eastAsia="en-US"/>
        </w:rPr>
        <w:t>Mitarbeiter</w:t>
      </w:r>
      <w:r w:rsidR="00554A53">
        <w:rPr>
          <w:rFonts w:eastAsia="Calibri" w:cs="Arial"/>
          <w:color w:val="000000"/>
          <w:szCs w:val="22"/>
          <w:lang w:eastAsia="en-US"/>
        </w:rPr>
        <w:t>:in</w:t>
      </w:r>
      <w:proofErr w:type="spellEnd"/>
      <w:r w:rsidRPr="00050BFE">
        <w:rPr>
          <w:rFonts w:eastAsia="Calibri" w:cs="Arial"/>
          <w:color w:val="000000"/>
          <w:szCs w:val="22"/>
          <w:lang w:eastAsia="en-US"/>
        </w:rPr>
        <w:t xml:space="preserve"> </w:t>
      </w:r>
      <w:r>
        <w:rPr>
          <w:rFonts w:eastAsia="Calibri" w:cs="Arial"/>
          <w:color w:val="000000"/>
          <w:szCs w:val="22"/>
          <w:lang w:eastAsia="en-US"/>
        </w:rPr>
        <w:t xml:space="preserve">im letzten Geschäftsjahr </w:t>
      </w:r>
      <w:r w:rsidRPr="00050BFE">
        <w:rPr>
          <w:rFonts w:eastAsia="Calibri" w:cs="Arial"/>
          <w:color w:val="000000"/>
          <w:szCs w:val="22"/>
          <w:lang w:eastAsia="en-US"/>
        </w:rPr>
        <w:t>werden jeweils 3 Punkte vergeben.</w:t>
      </w:r>
    </w:p>
    <w:p w14:paraId="18C1CCDA" w14:textId="77777777" w:rsidR="00D16469" w:rsidRDefault="00D16469" w:rsidP="00D30F8C"/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337771" w:rsidRPr="00D54DD6" w14:paraId="0DA60FAD" w14:textId="77777777" w:rsidTr="00732F3D">
        <w:trPr>
          <w:trHeight w:val="991"/>
        </w:trPr>
        <w:tc>
          <w:tcPr>
            <w:tcW w:w="4820" w:type="dxa"/>
            <w:tcBorders>
              <w:top w:val="nil"/>
              <w:left w:val="nil"/>
            </w:tcBorders>
          </w:tcPr>
          <w:p w14:paraId="5DDC8BE7" w14:textId="77777777" w:rsidR="00337771" w:rsidRPr="00D54DD6" w:rsidRDefault="00337771" w:rsidP="00D30F8C">
            <w:pPr>
              <w:rPr>
                <w:b/>
                <w:i/>
                <w:szCs w:val="16"/>
              </w:rPr>
            </w:pPr>
          </w:p>
        </w:tc>
        <w:tc>
          <w:tcPr>
            <w:tcW w:w="4678" w:type="dxa"/>
          </w:tcPr>
          <w:p w14:paraId="4418FCC6" w14:textId="2341DB3D" w:rsidR="00337771" w:rsidRPr="00730FE6" w:rsidRDefault="00DA2DF7" w:rsidP="00730FE6">
            <w:pPr>
              <w:jc w:val="left"/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Durchschnittliche </w:t>
            </w:r>
            <w:r w:rsidR="00F25A7E">
              <w:rPr>
                <w:b/>
                <w:szCs w:val="16"/>
              </w:rPr>
              <w:t xml:space="preserve">Anzahl der </w:t>
            </w:r>
            <w:r>
              <w:rPr>
                <w:b/>
                <w:szCs w:val="16"/>
              </w:rPr>
              <w:br/>
            </w:r>
            <w:r w:rsidR="00730FE6">
              <w:rPr>
                <w:b/>
                <w:szCs w:val="16"/>
              </w:rPr>
              <w:t>m</w:t>
            </w:r>
            <w:r w:rsidR="00730FE6" w:rsidRPr="00730FE6">
              <w:rPr>
                <w:b/>
                <w:szCs w:val="16"/>
              </w:rPr>
              <w:t>it Kreativaufgaben betraute</w:t>
            </w:r>
            <w:r w:rsidR="009D5EE4">
              <w:rPr>
                <w:b/>
                <w:szCs w:val="16"/>
              </w:rPr>
              <w:t>n</w:t>
            </w:r>
            <w:r w:rsidR="00730FE6" w:rsidRPr="00730FE6">
              <w:rPr>
                <w:b/>
                <w:szCs w:val="16"/>
              </w:rPr>
              <w:t xml:space="preserve"> Mitarbeiter</w:t>
            </w:r>
            <w:r w:rsidR="00554A53">
              <w:rPr>
                <w:b/>
                <w:szCs w:val="16"/>
              </w:rPr>
              <w:t>:</w:t>
            </w:r>
            <w:r w:rsidR="00F25A7E">
              <w:rPr>
                <w:b/>
                <w:szCs w:val="16"/>
              </w:rPr>
              <w:t>innen</w:t>
            </w:r>
          </w:p>
        </w:tc>
      </w:tr>
      <w:tr w:rsidR="00730FE6" w:rsidRPr="00D54DD6" w14:paraId="22DDC301" w14:textId="77777777" w:rsidTr="008E4DDD">
        <w:trPr>
          <w:trHeight w:val="980"/>
        </w:trPr>
        <w:tc>
          <w:tcPr>
            <w:tcW w:w="4820" w:type="dxa"/>
          </w:tcPr>
          <w:p w14:paraId="36B407DC" w14:textId="77777777" w:rsidR="00A032CA" w:rsidRDefault="00A032CA" w:rsidP="00D16469">
            <w:pPr>
              <w:rPr>
                <w:b/>
                <w:szCs w:val="16"/>
              </w:rPr>
            </w:pPr>
          </w:p>
          <w:p w14:paraId="339E5C9D" w14:textId="77777777" w:rsidR="00730FE6" w:rsidRPr="001364CA" w:rsidRDefault="00730FE6" w:rsidP="00D16469">
            <w:pPr>
              <w:rPr>
                <w:b/>
                <w:szCs w:val="16"/>
              </w:rPr>
            </w:pPr>
            <w:r w:rsidRPr="001364CA">
              <w:rPr>
                <w:b/>
                <w:szCs w:val="16"/>
              </w:rPr>
              <w:t xml:space="preserve">im </w:t>
            </w:r>
            <w:r>
              <w:rPr>
                <w:b/>
                <w:szCs w:val="16"/>
              </w:rPr>
              <w:t xml:space="preserve">letzten </w:t>
            </w:r>
            <w:r w:rsidRPr="001364CA">
              <w:rPr>
                <w:b/>
                <w:szCs w:val="16"/>
              </w:rPr>
              <w:t>Geschäftsjahr</w:t>
            </w:r>
          </w:p>
        </w:tc>
        <w:tc>
          <w:tcPr>
            <w:tcW w:w="4678" w:type="dxa"/>
          </w:tcPr>
          <w:p w14:paraId="5D53B6C5" w14:textId="77777777" w:rsidR="00A032CA" w:rsidRDefault="00A032CA" w:rsidP="00A05BB2">
            <w:pPr>
              <w:rPr>
                <w:rFonts w:cs="Arial"/>
                <w:b/>
                <w:bCs/>
                <w:snapToGrid/>
                <w:szCs w:val="24"/>
                <w:lang w:eastAsia="en-US"/>
              </w:rPr>
            </w:pPr>
          </w:p>
          <w:p w14:paraId="6F978532" w14:textId="77777777" w:rsidR="00730FE6" w:rsidRDefault="00840406" w:rsidP="00A05BB2">
            <w:pPr>
              <w:rPr>
                <w:rFonts w:cs="Arial"/>
                <w:b/>
                <w:bCs/>
                <w:snapToGrid/>
                <w:szCs w:val="24"/>
                <w:lang w:eastAsia="en-US"/>
              </w:rPr>
            </w:pPr>
            <w:sdt>
              <w:sdtPr>
                <w:rPr>
                  <w:rFonts w:cs="Arial"/>
                  <w:b/>
                  <w:bCs/>
                  <w:snapToGrid/>
                  <w:szCs w:val="24"/>
                  <w:lang w:eastAsia="en-US"/>
                </w:rPr>
                <w:id w:val="-1316565312"/>
                <w:placeholder>
                  <w:docPart w:val="DB29F1DED27B4A1E82E60F26CF7D5BEA"/>
                </w:placeholder>
                <w:showingPlcHdr/>
              </w:sdtPr>
              <w:sdtEndPr/>
              <w:sdtContent>
                <w:bookmarkStart w:id="0" w:name="_GoBack"/>
                <w:r w:rsidR="00730FE6" w:rsidRPr="006F40AB">
                  <w:rPr>
                    <w:rFonts w:eastAsia="Calibri" w:cs="Arial"/>
                    <w:color w:val="808080"/>
                    <w:szCs w:val="22"/>
                    <w:lang w:eastAsia="en-US"/>
                  </w:rPr>
                  <w:t>Klicken Sie hier, um Text einzugeben.</w:t>
                </w:r>
                <w:bookmarkEnd w:id="0"/>
              </w:sdtContent>
            </w:sdt>
          </w:p>
        </w:tc>
      </w:tr>
      <w:tr w:rsidR="00730FE6" w:rsidRPr="00D54DD6" w14:paraId="3C3D6613" w14:textId="77777777" w:rsidTr="008E4DDD">
        <w:trPr>
          <w:trHeight w:val="980"/>
        </w:trPr>
        <w:tc>
          <w:tcPr>
            <w:tcW w:w="4820" w:type="dxa"/>
          </w:tcPr>
          <w:p w14:paraId="308ED04F" w14:textId="77777777" w:rsidR="00A032CA" w:rsidRDefault="00A032CA" w:rsidP="00D16469">
            <w:pPr>
              <w:rPr>
                <w:b/>
                <w:szCs w:val="16"/>
              </w:rPr>
            </w:pPr>
          </w:p>
          <w:p w14:paraId="71DA4375" w14:textId="77777777" w:rsidR="00730FE6" w:rsidRDefault="00730FE6" w:rsidP="00D16469">
            <w:r w:rsidRPr="00387E6E">
              <w:rPr>
                <w:b/>
                <w:szCs w:val="16"/>
              </w:rPr>
              <w:t xml:space="preserve">im </w:t>
            </w:r>
            <w:r>
              <w:rPr>
                <w:b/>
                <w:szCs w:val="16"/>
              </w:rPr>
              <w:t>v</w:t>
            </w:r>
            <w:r w:rsidR="00D16469">
              <w:rPr>
                <w:b/>
                <w:szCs w:val="16"/>
              </w:rPr>
              <w:t>or</w:t>
            </w:r>
            <w:r w:rsidRPr="00387E6E">
              <w:rPr>
                <w:b/>
                <w:szCs w:val="16"/>
              </w:rPr>
              <w:t>letzten Geschäftsjahr</w:t>
            </w:r>
          </w:p>
        </w:tc>
        <w:tc>
          <w:tcPr>
            <w:tcW w:w="4678" w:type="dxa"/>
          </w:tcPr>
          <w:p w14:paraId="5D5ADAC2" w14:textId="77777777" w:rsidR="00A032CA" w:rsidRDefault="00A032CA" w:rsidP="00A05BB2">
            <w:pPr>
              <w:rPr>
                <w:rFonts w:cs="Arial"/>
                <w:b/>
                <w:bCs/>
                <w:snapToGrid/>
                <w:szCs w:val="24"/>
                <w:lang w:eastAsia="en-US"/>
              </w:rPr>
            </w:pPr>
          </w:p>
          <w:p w14:paraId="01873D0A" w14:textId="77777777" w:rsidR="00730FE6" w:rsidRDefault="00840406" w:rsidP="00A05BB2">
            <w:pPr>
              <w:rPr>
                <w:rFonts w:cs="Arial"/>
                <w:b/>
                <w:bCs/>
                <w:snapToGrid/>
                <w:szCs w:val="24"/>
                <w:lang w:eastAsia="en-US"/>
              </w:rPr>
            </w:pPr>
            <w:sdt>
              <w:sdtPr>
                <w:rPr>
                  <w:rFonts w:cs="Arial"/>
                  <w:b/>
                  <w:bCs/>
                  <w:snapToGrid/>
                  <w:szCs w:val="24"/>
                  <w:lang w:eastAsia="en-US"/>
                </w:rPr>
                <w:id w:val="1130361871"/>
                <w:placeholder>
                  <w:docPart w:val="6F9EF9C8104E4A258BF1CD115AEB90C2"/>
                </w:placeholder>
                <w:showingPlcHdr/>
              </w:sdtPr>
              <w:sdtEndPr/>
              <w:sdtContent>
                <w:r w:rsidR="00730FE6" w:rsidRPr="006F40AB">
                  <w:rPr>
                    <w:rFonts w:eastAsia="Calibri" w:cs="Arial"/>
                    <w:color w:val="808080"/>
                    <w:szCs w:val="22"/>
                    <w:lang w:eastAsia="en-US"/>
                  </w:rPr>
                  <w:t>Klicken Sie hier, um Text einzugeben.</w:t>
                </w:r>
              </w:sdtContent>
            </w:sdt>
          </w:p>
        </w:tc>
      </w:tr>
    </w:tbl>
    <w:p w14:paraId="09A0F30F" w14:textId="0BC436DC" w:rsidR="001E0CC8" w:rsidRDefault="001E0CC8" w:rsidP="00D30F8C">
      <w:pPr>
        <w:spacing w:after="120"/>
        <w:jc w:val="both"/>
        <w:rPr>
          <w:rFonts w:cs="Arial"/>
          <w:snapToGrid/>
          <w:sz w:val="20"/>
        </w:rPr>
      </w:pPr>
    </w:p>
    <w:p w14:paraId="01795E9B" w14:textId="77777777" w:rsidR="00732F3D" w:rsidRPr="00D30F8C" w:rsidRDefault="00732F3D" w:rsidP="00D30F8C">
      <w:pPr>
        <w:spacing w:after="120"/>
        <w:jc w:val="both"/>
        <w:rPr>
          <w:rFonts w:cs="Arial"/>
          <w:snapToGrid/>
          <w:sz w:val="20"/>
        </w:rPr>
      </w:pPr>
    </w:p>
    <w:p w14:paraId="7E993C3F" w14:textId="77777777" w:rsidR="005B2AF5" w:rsidRDefault="005B2AF5" w:rsidP="00A03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>
        <w:rPr>
          <w:snapToGrid/>
          <w:sz w:val="20"/>
        </w:rPr>
        <w:br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40590038"/>
          <w:placeholder>
            <w:docPart w:val="749EE30F38904E819520BC62EF38CBAE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749412635"/>
          <w:placeholder>
            <w:docPart w:val="0765646591C5457196D1E6799953ACBF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</w:p>
    <w:p w14:paraId="57A926C2" w14:textId="77777777" w:rsidR="005B2AF5" w:rsidRPr="00DD1015" w:rsidRDefault="005B2AF5" w:rsidP="00A03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>
        <w:rPr>
          <w:rFonts w:eastAsia="Calibri" w:cs="Courier"/>
          <w:snapToGrid/>
          <w:sz w:val="18"/>
          <w:szCs w:val="18"/>
          <w:lang w:eastAsia="en-US" w:bidi="en-US"/>
        </w:rPr>
        <w:t>(Ort, Datum)</w:t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  <w:t>(Firmenname</w:t>
      </w:r>
      <w:r w:rsidRPr="00CD30B0">
        <w:rPr>
          <w:rFonts w:eastAsia="Calibri" w:cs="Courier"/>
          <w:snapToGrid/>
          <w:sz w:val="18"/>
          <w:szCs w:val="18"/>
          <w:lang w:eastAsia="en-US" w:bidi="en-US"/>
        </w:rPr>
        <w:t>)</w:t>
      </w:r>
    </w:p>
    <w:sectPr w:rsidR="005B2AF5" w:rsidRPr="00DD1015" w:rsidSect="00667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52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72EF3" w14:textId="77777777" w:rsidR="00EA51B8" w:rsidRDefault="00EA51B8">
      <w:r>
        <w:separator/>
      </w:r>
    </w:p>
  </w:endnote>
  <w:endnote w:type="continuationSeparator" w:id="0">
    <w:p w14:paraId="35693649" w14:textId="77777777" w:rsidR="00EA51B8" w:rsidRDefault="00EA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9D743" w14:textId="77777777" w:rsidR="00B77213" w:rsidRDefault="00B7721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D23D9" w14:textId="65F0F3C7" w:rsidR="0088720D" w:rsidRPr="0088720D" w:rsidRDefault="00D86D08" w:rsidP="0088720D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>EU-Ausschreibung</w:t>
    </w:r>
    <w:r w:rsidR="0088720D" w:rsidRPr="0088720D">
      <w:rPr>
        <w:rFonts w:cs="Arial"/>
        <w:sz w:val="16"/>
        <w:szCs w:val="16"/>
      </w:rPr>
      <w:t xml:space="preserve"> </w:t>
    </w:r>
    <w:r w:rsidR="006F40AB">
      <w:rPr>
        <w:rFonts w:cs="Arial"/>
        <w:sz w:val="16"/>
        <w:szCs w:val="16"/>
      </w:rPr>
      <w:t xml:space="preserve">2026-121: Rahmenvertrag </w:t>
    </w:r>
    <w:r w:rsidR="009D5698">
      <w:rPr>
        <w:rFonts w:cs="Arial"/>
        <w:sz w:val="16"/>
        <w:szCs w:val="16"/>
      </w:rPr>
      <w:t>Marketing-Dienstleistungen</w:t>
    </w:r>
  </w:p>
  <w:p w14:paraId="2E551F90" w14:textId="46692417" w:rsidR="00EB121D" w:rsidRPr="0088720D" w:rsidRDefault="0088720D" w:rsidP="0088720D">
    <w:pPr>
      <w:pStyle w:val="Fuzeile"/>
      <w:rPr>
        <w:rFonts w:cs="Arial"/>
        <w:sz w:val="16"/>
        <w:szCs w:val="16"/>
      </w:rPr>
    </w:pPr>
    <w:r w:rsidRPr="00894653">
      <w:rPr>
        <w:rFonts w:cs="Arial"/>
        <w:sz w:val="16"/>
        <w:szCs w:val="16"/>
      </w:rPr>
      <w:t xml:space="preserve">Anlage </w:t>
    </w:r>
    <w:r w:rsidR="009D5698">
      <w:rPr>
        <w:rFonts w:cs="Arial"/>
        <w:sz w:val="16"/>
        <w:szCs w:val="16"/>
      </w:rPr>
      <w:t>09</w:t>
    </w:r>
    <w:r w:rsidRPr="00894653">
      <w:rPr>
        <w:rFonts w:cs="Arial"/>
        <w:sz w:val="16"/>
        <w:szCs w:val="16"/>
      </w:rPr>
      <w:t xml:space="preserve"> </w:t>
    </w:r>
    <w:r w:rsidRPr="0088720D">
      <w:rPr>
        <w:rFonts w:cs="Arial"/>
        <w:sz w:val="16"/>
        <w:szCs w:val="16"/>
      </w:rPr>
      <w:t>Eigenerklärung zu</w:t>
    </w:r>
    <w:r w:rsidR="00730FE6">
      <w:rPr>
        <w:rFonts w:cs="Arial"/>
        <w:sz w:val="16"/>
        <w:szCs w:val="16"/>
      </w:rPr>
      <w:t>r personellen Kapazität</w:t>
    </w:r>
    <w:r w:rsidRPr="0088720D">
      <w:rPr>
        <w:rFonts w:cs="Arial"/>
        <w:sz w:val="16"/>
        <w:szCs w:val="16"/>
      </w:rPr>
      <w:tab/>
    </w:r>
    <w:r w:rsidRPr="0088720D">
      <w:rPr>
        <w:rFonts w:cs="Arial"/>
        <w:sz w:val="16"/>
        <w:szCs w:val="16"/>
      </w:rPr>
      <w:tab/>
      <w:t xml:space="preserve">Seite </w:t>
    </w:r>
    <w:r w:rsidRPr="0088720D">
      <w:rPr>
        <w:rFonts w:cs="Arial"/>
        <w:sz w:val="16"/>
        <w:szCs w:val="16"/>
      </w:rPr>
      <w:fldChar w:fldCharType="begin"/>
    </w:r>
    <w:r w:rsidRPr="0088720D">
      <w:rPr>
        <w:rFonts w:cs="Arial"/>
        <w:sz w:val="16"/>
        <w:szCs w:val="16"/>
      </w:rPr>
      <w:instrText>PAGE   \* MERGEFORMAT</w:instrText>
    </w:r>
    <w:r w:rsidRPr="0088720D">
      <w:rPr>
        <w:rFonts w:cs="Arial"/>
        <w:sz w:val="16"/>
        <w:szCs w:val="16"/>
      </w:rPr>
      <w:fldChar w:fldCharType="separate"/>
    </w:r>
    <w:r w:rsidR="00840406">
      <w:rPr>
        <w:rFonts w:cs="Arial"/>
        <w:noProof/>
        <w:sz w:val="16"/>
        <w:szCs w:val="16"/>
      </w:rPr>
      <w:t>1</w:t>
    </w:r>
    <w:r w:rsidRPr="0088720D">
      <w:rPr>
        <w:rFonts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E1747" w14:textId="77777777" w:rsidR="00B77213" w:rsidRDefault="00B7721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50BB7" w14:textId="77777777" w:rsidR="00EA51B8" w:rsidRDefault="00EA51B8">
      <w:r>
        <w:separator/>
      </w:r>
    </w:p>
  </w:footnote>
  <w:footnote w:type="continuationSeparator" w:id="0">
    <w:p w14:paraId="502E4472" w14:textId="77777777" w:rsidR="00EA51B8" w:rsidRDefault="00EA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BDE6F" w14:textId="77777777" w:rsidR="00B77213" w:rsidRDefault="00B772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55172" w14:textId="77777777" w:rsidR="00EA51B8" w:rsidRPr="00EA51B8" w:rsidRDefault="00BC1143">
    <w:pPr>
      <w:pStyle w:val="Kopfzeile"/>
      <w:rPr>
        <w:b/>
      </w:rPr>
    </w:pPr>
    <w:r w:rsidRPr="00EA51B8">
      <w:rPr>
        <w:b/>
        <w:noProof/>
        <w:snapToGrid/>
      </w:rPr>
      <w:drawing>
        <wp:anchor distT="0" distB="0" distL="114300" distR="114300" simplePos="0" relativeHeight="251657728" behindDoc="0" locked="0" layoutInCell="1" allowOverlap="0" wp14:anchorId="4528CC9E" wp14:editId="493E911B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2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427F3E" w14:textId="77777777" w:rsidR="00DD1CF4" w:rsidRDefault="00DD1CF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B63BB" w14:textId="77777777" w:rsidR="00B77213" w:rsidRDefault="00B772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93141"/>
    <w:multiLevelType w:val="multilevel"/>
    <w:tmpl w:val="11CAAE6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570F111C"/>
    <w:multiLevelType w:val="multilevel"/>
    <w:tmpl w:val="DB08600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Sd6z3rTIsAyJqSlvRMetwIVsMAaNI4RMc0+h5++QTBih/qH/xlUugwaWVQeha5zxUKlEfIE9nFYiO4wepyyVg==" w:salt="sNe7tZfgOIFTCoPJ8PZv3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1B8"/>
    <w:rsid w:val="000613C3"/>
    <w:rsid w:val="000D0F58"/>
    <w:rsid w:val="000D29EC"/>
    <w:rsid w:val="001324BA"/>
    <w:rsid w:val="001364CA"/>
    <w:rsid w:val="00160522"/>
    <w:rsid w:val="00162E63"/>
    <w:rsid w:val="001C6367"/>
    <w:rsid w:val="001E0CC8"/>
    <w:rsid w:val="00285E63"/>
    <w:rsid w:val="002C4DB8"/>
    <w:rsid w:val="00324A7D"/>
    <w:rsid w:val="00337771"/>
    <w:rsid w:val="00337E0D"/>
    <w:rsid w:val="0036350C"/>
    <w:rsid w:val="0038116D"/>
    <w:rsid w:val="003C3846"/>
    <w:rsid w:val="003F253E"/>
    <w:rsid w:val="00407B46"/>
    <w:rsid w:val="00420513"/>
    <w:rsid w:val="004244DD"/>
    <w:rsid w:val="004469F8"/>
    <w:rsid w:val="00475C85"/>
    <w:rsid w:val="00475E09"/>
    <w:rsid w:val="00483F7D"/>
    <w:rsid w:val="0048622B"/>
    <w:rsid w:val="00492CDA"/>
    <w:rsid w:val="004C0567"/>
    <w:rsid w:val="00554A53"/>
    <w:rsid w:val="005836C1"/>
    <w:rsid w:val="005A1D11"/>
    <w:rsid w:val="005B2AF5"/>
    <w:rsid w:val="005D3A18"/>
    <w:rsid w:val="005E4C58"/>
    <w:rsid w:val="00603197"/>
    <w:rsid w:val="006267CB"/>
    <w:rsid w:val="006338FA"/>
    <w:rsid w:val="0066039B"/>
    <w:rsid w:val="0066733E"/>
    <w:rsid w:val="0069342A"/>
    <w:rsid w:val="006934EF"/>
    <w:rsid w:val="006F38AF"/>
    <w:rsid w:val="006F40AB"/>
    <w:rsid w:val="0070340D"/>
    <w:rsid w:val="00710B5E"/>
    <w:rsid w:val="00730FE6"/>
    <w:rsid w:val="00732F3D"/>
    <w:rsid w:val="00734298"/>
    <w:rsid w:val="00753906"/>
    <w:rsid w:val="007611CF"/>
    <w:rsid w:val="007A0541"/>
    <w:rsid w:val="007A7DC5"/>
    <w:rsid w:val="007D72FA"/>
    <w:rsid w:val="007E5B03"/>
    <w:rsid w:val="007F7C3C"/>
    <w:rsid w:val="008050B1"/>
    <w:rsid w:val="00840406"/>
    <w:rsid w:val="00852484"/>
    <w:rsid w:val="00874FD3"/>
    <w:rsid w:val="0088720D"/>
    <w:rsid w:val="00894653"/>
    <w:rsid w:val="008E2925"/>
    <w:rsid w:val="008E4162"/>
    <w:rsid w:val="008E4DDD"/>
    <w:rsid w:val="008F0B14"/>
    <w:rsid w:val="00902516"/>
    <w:rsid w:val="00927C6F"/>
    <w:rsid w:val="00940D9B"/>
    <w:rsid w:val="0096293F"/>
    <w:rsid w:val="00984D66"/>
    <w:rsid w:val="009D5698"/>
    <w:rsid w:val="009D5EE4"/>
    <w:rsid w:val="00A032CA"/>
    <w:rsid w:val="00A2613B"/>
    <w:rsid w:val="00AE113A"/>
    <w:rsid w:val="00B4686E"/>
    <w:rsid w:val="00B77213"/>
    <w:rsid w:val="00BB7343"/>
    <w:rsid w:val="00BC1143"/>
    <w:rsid w:val="00BF4D6F"/>
    <w:rsid w:val="00C20EC2"/>
    <w:rsid w:val="00C27297"/>
    <w:rsid w:val="00C55E70"/>
    <w:rsid w:val="00C720A2"/>
    <w:rsid w:val="00C73E88"/>
    <w:rsid w:val="00C77004"/>
    <w:rsid w:val="00CC7001"/>
    <w:rsid w:val="00CD3571"/>
    <w:rsid w:val="00D16469"/>
    <w:rsid w:val="00D30F8C"/>
    <w:rsid w:val="00D3379C"/>
    <w:rsid w:val="00D54DD6"/>
    <w:rsid w:val="00D748F7"/>
    <w:rsid w:val="00D86D08"/>
    <w:rsid w:val="00DA2DF7"/>
    <w:rsid w:val="00DD1015"/>
    <w:rsid w:val="00DD1A83"/>
    <w:rsid w:val="00DD1CF4"/>
    <w:rsid w:val="00DD4A7A"/>
    <w:rsid w:val="00E16EC7"/>
    <w:rsid w:val="00E82C70"/>
    <w:rsid w:val="00EA51B8"/>
    <w:rsid w:val="00EB121D"/>
    <w:rsid w:val="00EC0A72"/>
    <w:rsid w:val="00F06F97"/>
    <w:rsid w:val="00F215F2"/>
    <w:rsid w:val="00F22382"/>
    <w:rsid w:val="00F25A7E"/>
    <w:rsid w:val="00F81A2E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5379A73A"/>
  <w15:docId w15:val="{1C62A012-1662-4AE7-BD26-5C4B1E05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E2925"/>
    <w:pPr>
      <w:autoSpaceDE w:val="0"/>
      <w:autoSpaceDN w:val="0"/>
      <w:adjustRightInd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NurText"/>
    <w:qFormat/>
    <w:pPr>
      <w:keepNext/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spacing w:before="240"/>
      <w:outlineLvl w:val="3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uiPriority w:val="59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5B2AF5"/>
    <w:rPr>
      <w:color w:val="808080"/>
    </w:rPr>
  </w:style>
  <w:style w:type="paragraph" w:styleId="Listenabsatz">
    <w:name w:val="List Paragraph"/>
    <w:basedOn w:val="Standard"/>
    <w:uiPriority w:val="34"/>
    <w:qFormat/>
    <w:rsid w:val="005B2AF5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88720D"/>
    <w:rPr>
      <w:rFonts w:ascii="Arial" w:hAnsi="Arial"/>
      <w:snapToGrid w:val="0"/>
      <w:sz w:val="22"/>
    </w:rPr>
  </w:style>
  <w:style w:type="table" w:customStyle="1" w:styleId="Tabellenraster2">
    <w:name w:val="Tabellenraster2"/>
    <w:basedOn w:val="NormaleTabelle"/>
    <w:next w:val="Tabellenraster"/>
    <w:uiPriority w:val="59"/>
    <w:rsid w:val="00162E6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3379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3379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3379C"/>
    <w:rPr>
      <w:rFonts w:ascii="Arial" w:hAnsi="Arial"/>
      <w:snapToGrid w:val="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379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379C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3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369C153CA6D42E498847D5531C21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E87997-5EF7-4F04-BA29-09ED0D0890A1}"/>
      </w:docPartPr>
      <w:docPartBody>
        <w:p w:rsidR="00A27E75" w:rsidRDefault="00CF3566" w:rsidP="00CF3566">
          <w:pPr>
            <w:pStyle w:val="F369C153CA6D42E498847D5531C2114D"/>
          </w:pPr>
          <w:r w:rsidRPr="004F5C02">
            <w:rPr>
              <w:rFonts w:ascii="Times New Roman" w:eastAsia="Calibri" w:hAnsi="Times New Roman"/>
              <w:color w:val="808080"/>
              <w:lang w:eastAsia="en-US"/>
            </w:rPr>
            <w:t>Klicken Sie hier, um Text einzugeben.</w:t>
          </w:r>
        </w:p>
      </w:docPartBody>
    </w:docPart>
    <w:docPart>
      <w:docPartPr>
        <w:name w:val="749EE30F38904E819520BC62EF38CB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03B45D-618F-4194-BAFB-4AEF754B7CD8}"/>
      </w:docPartPr>
      <w:docPartBody>
        <w:p w:rsidR="00A27E75" w:rsidRDefault="00CF3566" w:rsidP="00CF3566">
          <w:pPr>
            <w:pStyle w:val="749EE30F38904E819520BC62EF38CBAE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765646591C5457196D1E6799953AC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0A2405-5AF9-4EAC-89A4-725FACFB973A}"/>
      </w:docPartPr>
      <w:docPartBody>
        <w:p w:rsidR="00A27E75" w:rsidRDefault="00CF3566" w:rsidP="00CF3566">
          <w:pPr>
            <w:pStyle w:val="0765646591C5457196D1E6799953ACBF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9EF9C8104E4A258BF1CD115AEB90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6DC376-16DF-47F5-BE8C-3C042ED58AED}"/>
      </w:docPartPr>
      <w:docPartBody>
        <w:p w:rsidR="000365DA" w:rsidRDefault="001C6185" w:rsidP="001C6185">
          <w:pPr>
            <w:pStyle w:val="6F9EF9C8104E4A258BF1CD115AEB90C2"/>
          </w:pPr>
          <w:r w:rsidRPr="004F5C02">
            <w:rPr>
              <w:rFonts w:ascii="Times New Roman" w:eastAsia="Calibri" w:hAnsi="Times New Roman"/>
              <w:color w:val="808080"/>
              <w:lang w:eastAsia="en-US"/>
            </w:rPr>
            <w:t>Klicken Sie hier, um Text einzugeben.</w:t>
          </w:r>
        </w:p>
      </w:docPartBody>
    </w:docPart>
    <w:docPart>
      <w:docPartPr>
        <w:name w:val="DB29F1DED27B4A1E82E60F26CF7D5B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2A257B-BF76-4AF2-AE1D-6148A93A92AD}"/>
      </w:docPartPr>
      <w:docPartBody>
        <w:p w:rsidR="000365DA" w:rsidRDefault="001C6185" w:rsidP="001C6185">
          <w:pPr>
            <w:pStyle w:val="DB29F1DED27B4A1E82E60F26CF7D5BEA"/>
          </w:pPr>
          <w:r w:rsidRPr="004F5C02">
            <w:rPr>
              <w:rFonts w:ascii="Times New Roman" w:eastAsia="Calibri" w:hAnsi="Times New Roman"/>
              <w:color w:val="808080"/>
              <w:lang w:eastAsia="en-US"/>
            </w:rPr>
            <w:t>Klicken Sie hier, um Text einzugeben.</w:t>
          </w:r>
        </w:p>
      </w:docPartBody>
    </w:docPart>
    <w:docPart>
      <w:docPartPr>
        <w:name w:val="82116ED1D35D44A5A13D891917E95B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33819D-B4C3-49F7-85DD-4596824CC673}"/>
      </w:docPartPr>
      <w:docPartBody>
        <w:p w:rsidR="008C1130" w:rsidRDefault="006E5DDE" w:rsidP="006E5DDE">
          <w:pPr>
            <w:pStyle w:val="82116ED1D35D44A5A13D891917E95BC5"/>
          </w:pPr>
          <w:r w:rsidRPr="004F5C02">
            <w:rPr>
              <w:rFonts w:ascii="Times New Roman" w:eastAsia="Calibri" w:hAnsi="Times New Roman"/>
              <w:color w:val="808080"/>
              <w:lang w:eastAsia="en-US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052"/>
    <w:rsid w:val="000365DA"/>
    <w:rsid w:val="001C6185"/>
    <w:rsid w:val="00330287"/>
    <w:rsid w:val="0041244B"/>
    <w:rsid w:val="0045381B"/>
    <w:rsid w:val="00626FCE"/>
    <w:rsid w:val="006E5DDE"/>
    <w:rsid w:val="0082653D"/>
    <w:rsid w:val="008C1130"/>
    <w:rsid w:val="00A27E75"/>
    <w:rsid w:val="00AD553F"/>
    <w:rsid w:val="00C435F6"/>
    <w:rsid w:val="00CC0052"/>
    <w:rsid w:val="00C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283C42A1F8049C8A269A92D226E14A2">
    <w:name w:val="6283C42A1F8049C8A269A92D226E14A2"/>
    <w:rsid w:val="00CC0052"/>
  </w:style>
  <w:style w:type="paragraph" w:customStyle="1" w:styleId="DA6FF679C0EC4E7C8B383A32A09CABD3">
    <w:name w:val="DA6FF679C0EC4E7C8B383A32A09CABD3"/>
    <w:rsid w:val="00CF3566"/>
  </w:style>
  <w:style w:type="paragraph" w:customStyle="1" w:styleId="F369C153CA6D42E498847D5531C2114D">
    <w:name w:val="F369C153CA6D42E498847D5531C2114D"/>
    <w:rsid w:val="00CF3566"/>
  </w:style>
  <w:style w:type="paragraph" w:customStyle="1" w:styleId="EFE402B1535A4BBA87F628BAB3F2A09C">
    <w:name w:val="EFE402B1535A4BBA87F628BAB3F2A09C"/>
    <w:rsid w:val="00CF3566"/>
  </w:style>
  <w:style w:type="paragraph" w:customStyle="1" w:styleId="16F450CFA27F4679A64222E796572851">
    <w:name w:val="16F450CFA27F4679A64222E796572851"/>
    <w:rsid w:val="00CF3566"/>
  </w:style>
  <w:style w:type="paragraph" w:customStyle="1" w:styleId="02A5BB90D4F7493FA0001832189229E5">
    <w:name w:val="02A5BB90D4F7493FA0001832189229E5"/>
    <w:rsid w:val="00CF3566"/>
  </w:style>
  <w:style w:type="character" w:styleId="Platzhaltertext">
    <w:name w:val="Placeholder Text"/>
    <w:basedOn w:val="Absatz-Standardschriftart"/>
    <w:uiPriority w:val="99"/>
    <w:semiHidden/>
    <w:rsid w:val="00CF3566"/>
    <w:rPr>
      <w:color w:val="808080"/>
    </w:rPr>
  </w:style>
  <w:style w:type="paragraph" w:customStyle="1" w:styleId="749EE30F38904E819520BC62EF38CBAE">
    <w:name w:val="749EE30F38904E819520BC62EF38CBAE"/>
    <w:rsid w:val="00CF3566"/>
  </w:style>
  <w:style w:type="paragraph" w:customStyle="1" w:styleId="0765646591C5457196D1E6799953ACBF">
    <w:name w:val="0765646591C5457196D1E6799953ACBF"/>
    <w:rsid w:val="00CF3566"/>
  </w:style>
  <w:style w:type="paragraph" w:customStyle="1" w:styleId="25BB2D590D084E3ABB0358FF2927C9EB">
    <w:name w:val="25BB2D590D084E3ABB0358FF2927C9EB"/>
    <w:rsid w:val="00C435F6"/>
  </w:style>
  <w:style w:type="paragraph" w:customStyle="1" w:styleId="CCF2F20B256B4AA6A4192350F0FBC5C9">
    <w:name w:val="CCF2F20B256B4AA6A4192350F0FBC5C9"/>
    <w:rsid w:val="00C435F6"/>
  </w:style>
  <w:style w:type="paragraph" w:customStyle="1" w:styleId="456BEF34775C4820AAF3BAC553CD84E9">
    <w:name w:val="456BEF34775C4820AAF3BAC553CD84E9"/>
    <w:rsid w:val="00C435F6"/>
  </w:style>
  <w:style w:type="paragraph" w:customStyle="1" w:styleId="3AAAEA6318ED407F91BD4BD0CF5A979A">
    <w:name w:val="3AAAEA6318ED407F91BD4BD0CF5A979A"/>
    <w:rsid w:val="00C435F6"/>
  </w:style>
  <w:style w:type="paragraph" w:customStyle="1" w:styleId="C703ED786D7F426FB2EA69C2AE899503">
    <w:name w:val="C703ED786D7F426FB2EA69C2AE899503"/>
    <w:rsid w:val="00C435F6"/>
  </w:style>
  <w:style w:type="paragraph" w:customStyle="1" w:styleId="03909EF11F0649FE9C0213DCED85B460">
    <w:name w:val="03909EF11F0649FE9C0213DCED85B460"/>
    <w:rsid w:val="00C435F6"/>
  </w:style>
  <w:style w:type="paragraph" w:customStyle="1" w:styleId="8FE1D2F335824A27B62F5685A3C3B039">
    <w:name w:val="8FE1D2F335824A27B62F5685A3C3B039"/>
    <w:rsid w:val="00C435F6"/>
  </w:style>
  <w:style w:type="paragraph" w:customStyle="1" w:styleId="353E35A978FE46799816BC3418D9A3C5">
    <w:name w:val="353E35A978FE46799816BC3418D9A3C5"/>
    <w:rsid w:val="00C435F6"/>
  </w:style>
  <w:style w:type="paragraph" w:customStyle="1" w:styleId="7E0EF0BA9FC04374BF0C96A57B40DD25">
    <w:name w:val="7E0EF0BA9FC04374BF0C96A57B40DD25"/>
    <w:rsid w:val="00C435F6"/>
  </w:style>
  <w:style w:type="paragraph" w:customStyle="1" w:styleId="609624D82B6E412C8CC26B2655757A7C">
    <w:name w:val="609624D82B6E412C8CC26B2655757A7C"/>
    <w:rsid w:val="00C435F6"/>
  </w:style>
  <w:style w:type="paragraph" w:customStyle="1" w:styleId="ED1241299D9447E5A745DB64C4E80BC1">
    <w:name w:val="ED1241299D9447E5A745DB64C4E80BC1"/>
    <w:rsid w:val="00C435F6"/>
  </w:style>
  <w:style w:type="paragraph" w:customStyle="1" w:styleId="F428960087DA4E4B886CDD581804C349">
    <w:name w:val="F428960087DA4E4B886CDD581804C349"/>
    <w:rsid w:val="00C435F6"/>
  </w:style>
  <w:style w:type="paragraph" w:customStyle="1" w:styleId="18AEB1B9A41B40179D2EC8277449EDB3">
    <w:name w:val="18AEB1B9A41B40179D2EC8277449EDB3"/>
    <w:rsid w:val="00C435F6"/>
  </w:style>
  <w:style w:type="paragraph" w:customStyle="1" w:styleId="2579AB08279C4C4B8E0AC2A4BC6146B5">
    <w:name w:val="2579AB08279C4C4B8E0AC2A4BC6146B5"/>
    <w:rsid w:val="00C435F6"/>
  </w:style>
  <w:style w:type="paragraph" w:customStyle="1" w:styleId="E11CFDD808BA4F459538B04D17FB4B64">
    <w:name w:val="E11CFDD808BA4F459538B04D17FB4B64"/>
    <w:rsid w:val="00C435F6"/>
  </w:style>
  <w:style w:type="paragraph" w:customStyle="1" w:styleId="75BA075AB4A14CCBA8DF3DEC93BBCA75">
    <w:name w:val="75BA075AB4A14CCBA8DF3DEC93BBCA75"/>
    <w:rsid w:val="0045381B"/>
  </w:style>
  <w:style w:type="paragraph" w:customStyle="1" w:styleId="D546D9F2D1EE4F1DAEF2A7D0D6A7C23C">
    <w:name w:val="D546D9F2D1EE4F1DAEF2A7D0D6A7C23C"/>
    <w:rsid w:val="00AD553F"/>
  </w:style>
  <w:style w:type="paragraph" w:customStyle="1" w:styleId="31A75088FEFB48FD9CD871829F690D43">
    <w:name w:val="31A75088FEFB48FD9CD871829F690D43"/>
    <w:rsid w:val="00AD553F"/>
  </w:style>
  <w:style w:type="paragraph" w:customStyle="1" w:styleId="9296CAFFDB47435895F1BE1CF814416D">
    <w:name w:val="9296CAFFDB47435895F1BE1CF814416D"/>
    <w:rsid w:val="00AD553F"/>
  </w:style>
  <w:style w:type="paragraph" w:customStyle="1" w:styleId="AEB29328B8854C77BDABF84C9A2043DE">
    <w:name w:val="AEB29328B8854C77BDABF84C9A2043DE"/>
    <w:rsid w:val="00AD553F"/>
  </w:style>
  <w:style w:type="paragraph" w:customStyle="1" w:styleId="2650062EBC0C4DA9A046284C62421887">
    <w:name w:val="2650062EBC0C4DA9A046284C62421887"/>
    <w:rsid w:val="00AD553F"/>
  </w:style>
  <w:style w:type="paragraph" w:customStyle="1" w:styleId="46C65CE82AB940068CECAE6344A7CAA1">
    <w:name w:val="46C65CE82AB940068CECAE6344A7CAA1"/>
    <w:rsid w:val="00AD553F"/>
  </w:style>
  <w:style w:type="paragraph" w:customStyle="1" w:styleId="F2D70F3349184977B0223A7CA10B5B65">
    <w:name w:val="F2D70F3349184977B0223A7CA10B5B65"/>
    <w:rsid w:val="00330287"/>
  </w:style>
  <w:style w:type="paragraph" w:customStyle="1" w:styleId="6FCBBAD9D4774DD7A7941C0A54CC4B02">
    <w:name w:val="6FCBBAD9D4774DD7A7941C0A54CC4B02"/>
    <w:rsid w:val="00330287"/>
  </w:style>
  <w:style w:type="paragraph" w:customStyle="1" w:styleId="16C8438249CE495B93D3BD51428D3EB0">
    <w:name w:val="16C8438249CE495B93D3BD51428D3EB0"/>
    <w:rsid w:val="00330287"/>
  </w:style>
  <w:style w:type="paragraph" w:customStyle="1" w:styleId="51909C85DC12453394EB6A2B882AEA1C">
    <w:name w:val="51909C85DC12453394EB6A2B882AEA1C"/>
    <w:rsid w:val="001C6185"/>
  </w:style>
  <w:style w:type="paragraph" w:customStyle="1" w:styleId="59270CEFAF0F4085B67F289904563155">
    <w:name w:val="59270CEFAF0F4085B67F289904563155"/>
    <w:rsid w:val="001C6185"/>
  </w:style>
  <w:style w:type="paragraph" w:customStyle="1" w:styleId="8CC1AF205B304197B373245A7BDD72C0">
    <w:name w:val="8CC1AF205B304197B373245A7BDD72C0"/>
    <w:rsid w:val="001C6185"/>
  </w:style>
  <w:style w:type="paragraph" w:customStyle="1" w:styleId="170859C0AFE44FC099FEAE1AA067DEE2">
    <w:name w:val="170859C0AFE44FC099FEAE1AA067DEE2"/>
    <w:rsid w:val="001C6185"/>
  </w:style>
  <w:style w:type="paragraph" w:customStyle="1" w:styleId="FC5063C84FE342F4A641F9943B412EB3">
    <w:name w:val="FC5063C84FE342F4A641F9943B412EB3"/>
    <w:rsid w:val="001C6185"/>
  </w:style>
  <w:style w:type="paragraph" w:customStyle="1" w:styleId="58461D980D5E4B9F8E00B25E29D910BE">
    <w:name w:val="58461D980D5E4B9F8E00B25E29D910BE"/>
    <w:rsid w:val="001C6185"/>
  </w:style>
  <w:style w:type="paragraph" w:customStyle="1" w:styleId="6F9EF9C8104E4A258BF1CD115AEB90C2">
    <w:name w:val="6F9EF9C8104E4A258BF1CD115AEB90C2"/>
    <w:rsid w:val="001C6185"/>
  </w:style>
  <w:style w:type="paragraph" w:customStyle="1" w:styleId="BD09C2BB17774264838512347A7B4543">
    <w:name w:val="BD09C2BB17774264838512347A7B4543"/>
    <w:rsid w:val="001C6185"/>
  </w:style>
  <w:style w:type="paragraph" w:customStyle="1" w:styleId="538F89B872464663BD8EAC122C91082D">
    <w:name w:val="538F89B872464663BD8EAC122C91082D"/>
    <w:rsid w:val="001C6185"/>
  </w:style>
  <w:style w:type="paragraph" w:customStyle="1" w:styleId="DB29F1DED27B4A1E82E60F26CF7D5BEA">
    <w:name w:val="DB29F1DED27B4A1E82E60F26CF7D5BEA"/>
    <w:rsid w:val="001C6185"/>
  </w:style>
  <w:style w:type="paragraph" w:customStyle="1" w:styleId="B2E2B0AA21AB41CA861A2BF846B8FBAD">
    <w:name w:val="B2E2B0AA21AB41CA861A2BF846B8FBAD"/>
    <w:rsid w:val="0041244B"/>
  </w:style>
  <w:style w:type="paragraph" w:customStyle="1" w:styleId="82116ED1D35D44A5A13D891917E95BC5">
    <w:name w:val="82116ED1D35D44A5A13D891917E95BC5"/>
    <w:rsid w:val="006E5DD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blanco.dotx</Template>
  <TotalTime>0</TotalTime>
  <Pages>1</Pages>
  <Words>159</Words>
  <Characters>1225</Characters>
  <Application>Microsoft Office Word</Application>
  <DocSecurity>0</DocSecurity>
  <Lines>47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Investitionsbank Berlin</vt:lpstr>
    </vt:vector>
  </TitlesOfParts>
  <Company>Investitionsbank Berlin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Investitionsbank Berlin</dc:title>
  <dc:creator>Wudtke, Ann-Sophie</dc:creator>
  <cp:lastModifiedBy>Seyffarth, Karin</cp:lastModifiedBy>
  <cp:revision>16</cp:revision>
  <cp:lastPrinted>2012-11-27T14:11:00Z</cp:lastPrinted>
  <dcterms:created xsi:type="dcterms:W3CDTF">2022-05-04T11:59:00Z</dcterms:created>
  <dcterms:modified xsi:type="dcterms:W3CDTF">2026-04-24T05:17:00Z</dcterms:modified>
</cp:coreProperties>
</file>